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70E" w:rsidRDefault="009E070E" w:rsidP="009E070E">
      <w:pPr>
        <w:pStyle w:val="NoSpacing"/>
      </w:pPr>
      <w:r>
        <w:rPr>
          <w:u w:val="single"/>
        </w:rPr>
        <w:t>William CLERKE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E070E" w:rsidRDefault="009E070E" w:rsidP="009E070E">
      <w:pPr>
        <w:pStyle w:val="NoSpacing"/>
      </w:pPr>
      <w:r>
        <w:t xml:space="preserve">of Bailey Lane Ward, Coventry. </w:t>
      </w:r>
    </w:p>
    <w:p w:rsidR="009E070E" w:rsidRDefault="009E070E" w:rsidP="009E070E">
      <w:pPr>
        <w:pStyle w:val="NoSpacing"/>
      </w:pPr>
    </w:p>
    <w:p w:rsidR="009E070E" w:rsidRDefault="009E070E" w:rsidP="009E070E">
      <w:pPr>
        <w:pStyle w:val="NoSpacing"/>
      </w:pPr>
    </w:p>
    <w:p w:rsidR="009E070E" w:rsidRDefault="009E070E" w:rsidP="009E070E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loaned to Henry VI.</w:t>
      </w:r>
    </w:p>
    <w:p w:rsidR="009E070E" w:rsidRDefault="009E070E" w:rsidP="009E070E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9E070E" w:rsidRDefault="009E070E" w:rsidP="009E070E">
      <w:pPr>
        <w:pStyle w:val="NoSpacing"/>
      </w:pPr>
    </w:p>
    <w:p w:rsidR="009E070E" w:rsidRDefault="009E070E" w:rsidP="009E070E">
      <w:pPr>
        <w:pStyle w:val="NoSpacing"/>
      </w:pPr>
    </w:p>
    <w:p w:rsidR="009E070E" w:rsidRPr="003C4EA6" w:rsidRDefault="009E070E" w:rsidP="009E070E">
      <w:pPr>
        <w:pStyle w:val="NoSpacing"/>
      </w:pPr>
      <w:r>
        <w:t>18 January 2018</w:t>
      </w:r>
    </w:p>
    <w:p w:rsidR="006B2F86" w:rsidRPr="009E070E" w:rsidRDefault="009E070E" w:rsidP="00E71FC3">
      <w:pPr>
        <w:pStyle w:val="NoSpacing"/>
      </w:pPr>
    </w:p>
    <w:sectPr w:rsidR="006B2F86" w:rsidRPr="009E07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70E" w:rsidRDefault="009E070E" w:rsidP="00E71FC3">
      <w:pPr>
        <w:spacing w:after="0" w:line="240" w:lineRule="auto"/>
      </w:pPr>
      <w:r>
        <w:separator/>
      </w:r>
    </w:p>
  </w:endnote>
  <w:endnote w:type="continuationSeparator" w:id="0">
    <w:p w:rsidR="009E070E" w:rsidRDefault="009E07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70E" w:rsidRDefault="009E070E" w:rsidP="00E71FC3">
      <w:pPr>
        <w:spacing w:after="0" w:line="240" w:lineRule="auto"/>
      </w:pPr>
      <w:r>
        <w:separator/>
      </w:r>
    </w:p>
  </w:footnote>
  <w:footnote w:type="continuationSeparator" w:id="0">
    <w:p w:rsidR="009E070E" w:rsidRDefault="009E07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0E"/>
    <w:rsid w:val="001A7C09"/>
    <w:rsid w:val="00577BD5"/>
    <w:rsid w:val="00656CBA"/>
    <w:rsid w:val="006A1F77"/>
    <w:rsid w:val="00733BE7"/>
    <w:rsid w:val="009E07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C31C7"/>
  <w15:chartTrackingRefBased/>
  <w15:docId w15:val="{F005101E-81CD-4D2E-A364-540A7499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2018-01-18T16:02:00Z</dcterms:created>
  <dcterms:modified xsi:type="dcterms:W3CDTF">2018-01-18T16:03:00Z</dcterms:modified>
</cp:coreProperties>
</file>